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F6" w:rsidRDefault="00FD05F6" w:rsidP="00E31138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</w:p>
    <w:p w:rsidR="00FD05F6" w:rsidRPr="00E31138" w:rsidRDefault="00FD05F6" w:rsidP="00E31138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УТВЕРЖДАЮ: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(наименование должности)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(подпись, фамилия, инициалы)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"___" ___________ 20___ года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</w:p>
    <w:p w:rsidR="00FD05F6" w:rsidRPr="008219BB" w:rsidRDefault="00FD05F6" w:rsidP="007A4911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37"/>
      <w:bookmarkEnd w:id="0"/>
      <w:r w:rsidRPr="008219BB">
        <w:rPr>
          <w:rFonts w:ascii="Times New Roman" w:hAnsi="Times New Roman" w:cs="Times New Roman"/>
        </w:rPr>
        <w:t>Сводная бюджетная роспись</w:t>
      </w:r>
    </w:p>
    <w:p w:rsidR="00FD05F6" w:rsidRPr="008219BB" w:rsidRDefault="00FD05F6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муниципального образования___________________</w:t>
      </w:r>
    </w:p>
    <w:p w:rsidR="00FD05F6" w:rsidRPr="008219BB" w:rsidRDefault="00FD05F6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FD05F6" w:rsidRPr="008219BB" w:rsidRDefault="00FD05F6" w:rsidP="007A4911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8219BB">
        <w:rPr>
          <w:rFonts w:ascii="Times New Roman" w:hAnsi="Times New Roman" w:cs="Times New Roman"/>
        </w:rPr>
        <w:t>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</w:t>
      </w:r>
      <w:r>
        <w:rPr>
          <w:rFonts w:ascii="Times New Roman" w:hAnsi="Times New Roman" w:cs="Times New Roman"/>
        </w:rPr>
        <w:t xml:space="preserve">ерения: тыс. рублей </w:t>
      </w:r>
      <w:r w:rsidRPr="008219BB">
        <w:rPr>
          <w:rFonts w:ascii="Times New Roman" w:hAnsi="Times New Roman" w:cs="Times New Roman"/>
        </w:rPr>
        <w:t xml:space="preserve">по </w:t>
      </w:r>
      <w:hyperlink r:id="rId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E31138">
          <w:rPr>
            <w:rFonts w:ascii="Times New Roman" w:hAnsi="Times New Roman" w:cs="Times New Roman"/>
            <w:color w:val="000000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8219BB">
        <w:rPr>
          <w:rFonts w:ascii="Times New Roman" w:hAnsi="Times New Roman" w:cs="Times New Roman"/>
        </w:rPr>
        <w:t xml:space="preserve">            └─────────┘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1. Бюджетные ассигнования по расходам местного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бюджета муниципального образования _______________Новосибирской области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в разрезе главныхраспорядителей, разделов, подразделов, целевых статей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(муниципальных программ и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видов расходов классификации расходов местного бюджета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FD05F6" w:rsidRPr="003F7A89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9</w:t>
            </w: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Бюджетные ассигнования по источникам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финансирования дефицита бюджета муниципального образования__________________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 области вразрезе главных администраторов источников финансирования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дефицита местного бюджета и кодов источников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финансирования дефицита местного бюджета классификации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FD05F6" w:rsidRPr="003F7A89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</w:t>
            </w:r>
          </w:p>
        </w:tc>
      </w:tr>
      <w:tr w:rsidR="00FD05F6" w:rsidRPr="003F7A89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</w:tr>
      <w:tr w:rsidR="00FD05F6" w:rsidRPr="003F7A89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E31138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</w:t>
      </w:r>
    </w:p>
    <w:p w:rsidR="00FD05F6" w:rsidRPr="00E31138" w:rsidRDefault="00FD05F6" w:rsidP="00E31138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ar460"/>
      <w:bookmarkEnd w:id="1"/>
      <w:r w:rsidRPr="008219BB">
        <w:rPr>
          <w:rFonts w:ascii="Times New Roman" w:hAnsi="Times New Roman" w:cs="Times New Roman"/>
        </w:rPr>
        <w:t>Уведомление №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 бюджетных ассигнованиях по расходам муниципального образования ______________________________________Новосибирской области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        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8219BB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</w:t>
      </w:r>
      <w:r>
        <w:rPr>
          <w:rFonts w:ascii="Times New Roman" w:hAnsi="Times New Roman" w:cs="Times New Roman"/>
        </w:rPr>
        <w:t>с. руб.</w:t>
      </w:r>
      <w:r w:rsidRPr="008219BB">
        <w:rPr>
          <w:rFonts w:ascii="Times New Roman" w:hAnsi="Times New Roman" w:cs="Times New Roman"/>
        </w:rPr>
        <w:t xml:space="preserve">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E31138">
          <w:rPr>
            <w:rFonts w:ascii="Times New Roman" w:hAnsi="Times New Roman" w:cs="Times New Roman"/>
            <w:color w:val="000000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 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8219B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  └─────────┘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34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276"/>
        <w:gridCol w:w="1418"/>
        <w:gridCol w:w="992"/>
        <w:gridCol w:w="1134"/>
        <w:gridCol w:w="1134"/>
        <w:gridCol w:w="1134"/>
        <w:gridCol w:w="992"/>
        <w:gridCol w:w="567"/>
      </w:tblGrid>
      <w:tr w:rsidR="00FD05F6" w:rsidRPr="003F7A89">
        <w:trPr>
          <w:trHeight w:val="556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rPr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</w:tr>
      <w:tr w:rsidR="00FD05F6" w:rsidRPr="003F7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rPr>
          <w:trHeight w:val="42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A310F2" w:rsidRDefault="00FD05F6" w:rsidP="00B55EA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FD05F6" w:rsidRPr="00A310F2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(подпись)   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E31138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3</w:t>
      </w:r>
    </w:p>
    <w:p w:rsidR="00FD05F6" w:rsidRPr="00E31138" w:rsidRDefault="00FD05F6" w:rsidP="00E31138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2" w:name="Par531"/>
      <w:bookmarkEnd w:id="2"/>
      <w:r w:rsidRPr="008219BB">
        <w:rPr>
          <w:rFonts w:ascii="Times New Roman" w:hAnsi="Times New Roman" w:cs="Times New Roman"/>
        </w:rPr>
        <w:t>УВЕДОМЛЕНИЕ №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 бюджетных ассигнованиях по источникам финансирования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дефицита местного бюджета муниципального образования 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_____________________________Новосибирской области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финансирования дефицита местного  бюджета 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219BB">
        <w:rPr>
          <w:rFonts w:ascii="Times New Roman" w:hAnsi="Times New Roman" w:cs="Times New Roman"/>
        </w:rPr>
        <w:t xml:space="preserve">         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                             </w:t>
      </w:r>
      <w:r w:rsidRPr="008219BB">
        <w:rPr>
          <w:rFonts w:ascii="Times New Roman" w:hAnsi="Times New Roman" w:cs="Times New Roman"/>
        </w:rPr>
        <w:t xml:space="preserve">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E31138">
          <w:rPr>
            <w:rFonts w:ascii="Times New Roman" w:hAnsi="Times New Roman" w:cs="Times New Roman"/>
            <w:color w:val="000000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 │   384 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</w:t>
      </w:r>
      <w:r>
        <w:rPr>
          <w:rFonts w:ascii="Times New Roman" w:hAnsi="Times New Roman" w:cs="Times New Roman"/>
        </w:rPr>
        <w:t>мерения: тыс. руб.</w:t>
      </w:r>
      <w:r w:rsidRPr="008219BB">
        <w:rPr>
          <w:rFonts w:ascii="Times New Roman" w:hAnsi="Times New Roman" w:cs="Times New Roman"/>
        </w:rPr>
        <w:t xml:space="preserve"> ___________________  └─────────┘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__________________________________________________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FD05F6" w:rsidRPr="003F7A8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A310F2" w:rsidRDefault="00FD05F6" w:rsidP="00FE18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финансового органа (уполномоченное лицо) _________ </w:t>
      </w:r>
      <w:r w:rsidRPr="00A310F2">
        <w:rPr>
          <w:rFonts w:ascii="Times New Roman" w:hAnsi="Times New Roman" w:cs="Times New Roman"/>
        </w:rPr>
        <w:t>___________________________</w:t>
      </w:r>
    </w:p>
    <w:p w:rsidR="00FD05F6" w:rsidRPr="00A310F2" w:rsidRDefault="00FD05F6" w:rsidP="00E3113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(подпись)  </w:t>
      </w:r>
      <w:r w:rsidRPr="00A310F2">
        <w:rPr>
          <w:rFonts w:ascii="Times New Roman" w:hAnsi="Times New Roman" w:cs="Times New Roman"/>
        </w:rPr>
        <w:t>(расшифровка подписи)</w:t>
      </w: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E31138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4</w:t>
      </w:r>
    </w:p>
    <w:p w:rsidR="00FD05F6" w:rsidRPr="00E31138" w:rsidRDefault="00FD05F6" w:rsidP="00E31138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УТВЕРЖДАЮ: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(наименование должности)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(подпись, фамилия, инициалы)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"   " ___________ 20   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219BB">
        <w:rPr>
          <w:rFonts w:ascii="Times New Roman" w:hAnsi="Times New Roman" w:cs="Times New Roman"/>
        </w:rPr>
        <w:t xml:space="preserve"> 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 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219BB">
        <w:rPr>
          <w:rFonts w:ascii="Times New Roman" w:hAnsi="Times New Roman" w:cs="Times New Roman"/>
        </w:rPr>
        <w:t xml:space="preserve">         └─────────┘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ar614"/>
      <w:bookmarkEnd w:id="3"/>
      <w:r w:rsidRPr="008219BB">
        <w:rPr>
          <w:rFonts w:ascii="Times New Roman" w:hAnsi="Times New Roman" w:cs="Times New Roman"/>
        </w:rPr>
        <w:t xml:space="preserve">Лимиты бюджетных обязательств местного бюджета 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________________________Новосибирскойобласти 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FD05F6" w:rsidRPr="008219BB" w:rsidRDefault="00FD05F6" w:rsidP="00E6243A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FD05F6" w:rsidRPr="003F7A89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9</w:t>
            </w: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E31138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5</w:t>
      </w:r>
    </w:p>
    <w:p w:rsidR="00FD05F6" w:rsidRPr="00E31138" w:rsidRDefault="00FD05F6" w:rsidP="00E31138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ar719"/>
      <w:bookmarkEnd w:id="4"/>
      <w:r w:rsidRPr="008219BB">
        <w:rPr>
          <w:rFonts w:ascii="Times New Roman" w:hAnsi="Times New Roman" w:cs="Times New Roman"/>
        </w:rPr>
        <w:t>Уведомление №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лимитах бюджетных обязательств местного бюджета 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муниципального образования ________________________________Новосибирской области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    ┌───────────┐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</w:t>
      </w:r>
      <w:r>
        <w:rPr>
          <w:rFonts w:ascii="Times New Roman" w:hAnsi="Times New Roman" w:cs="Times New Roman"/>
        </w:rPr>
        <w:t xml:space="preserve">                 </w:t>
      </w:r>
      <w:r w:rsidRPr="008219BB">
        <w:rPr>
          <w:rFonts w:ascii="Times New Roman" w:hAnsi="Times New Roman" w:cs="Times New Roman"/>
        </w:rPr>
        <w:t xml:space="preserve"> 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      └───────────┘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__________________________________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FD05F6" w:rsidRPr="003F7A89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A310F2" w:rsidRDefault="00FD05F6" w:rsidP="000D79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FD05F6" w:rsidRPr="00A310F2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(подпись)   (расшифровка подписи)</w:t>
      </w: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E31138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6</w:t>
      </w:r>
    </w:p>
    <w:p w:rsidR="00FD05F6" w:rsidRPr="00E31138" w:rsidRDefault="00FD05F6" w:rsidP="00E31138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5" w:name="Par1040"/>
      <w:bookmarkEnd w:id="5"/>
      <w:r w:rsidRPr="008219BB">
        <w:rPr>
          <w:rFonts w:ascii="Times New Roman" w:hAnsi="Times New Roman" w:cs="Times New Roman"/>
        </w:rPr>
        <w:t>Уведомление №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местного бюджета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образования________________________Новосибирской области 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FD05F6" w:rsidRPr="008219BB" w:rsidRDefault="00FD05F6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219BB">
        <w:rPr>
          <w:rFonts w:ascii="Times New Roman" w:hAnsi="Times New Roman" w:cs="Times New Roman"/>
        </w:rPr>
        <w:t xml:space="preserve">        ┌────────────┐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</w:t>
      </w:r>
      <w:r>
        <w:rPr>
          <w:rFonts w:ascii="Times New Roman" w:hAnsi="Times New Roman" w:cs="Times New Roman"/>
        </w:rPr>
        <w:t xml:space="preserve">                  </w:t>
      </w:r>
      <w:r w:rsidRPr="008219BB">
        <w:rPr>
          <w:rFonts w:ascii="Times New Roman" w:hAnsi="Times New Roman" w:cs="Times New Roman"/>
        </w:rPr>
        <w:t xml:space="preserve">   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219BB">
        <w:rPr>
          <w:rFonts w:ascii="Times New Roman" w:hAnsi="Times New Roman" w:cs="Times New Roman"/>
        </w:rPr>
        <w:t xml:space="preserve">   └────────────┘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FD05F6" w:rsidRPr="003F7A89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FD05F6" w:rsidRPr="003F7A8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FD05F6" w:rsidRPr="003F7A8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10</w:t>
            </w: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A310F2" w:rsidRDefault="00FD05F6" w:rsidP="000D79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FD05F6" w:rsidRPr="00A310F2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(подпись)     (расшифровка подписи)</w:t>
      </w: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E31138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7</w:t>
      </w:r>
    </w:p>
    <w:p w:rsidR="00FD05F6" w:rsidRPr="00E31138" w:rsidRDefault="00FD05F6" w:rsidP="00E31138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1131"/>
      <w:bookmarkEnd w:id="6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лимитов бюджетных обязательств местного бюджета</w:t>
      </w:r>
    </w:p>
    <w:p w:rsidR="00FD05F6" w:rsidRPr="008219BB" w:rsidRDefault="00FD05F6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образования___________________________Новосибирской области </w:t>
      </w:r>
    </w:p>
    <w:p w:rsidR="00FD05F6" w:rsidRPr="008219BB" w:rsidRDefault="00FD05F6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FD05F6" w:rsidRPr="008219BB" w:rsidRDefault="00FD05F6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219BB">
        <w:rPr>
          <w:rFonts w:ascii="Times New Roman" w:hAnsi="Times New Roman" w:cs="Times New Roman"/>
        </w:rPr>
        <w:t xml:space="preserve">     ┌────────────┐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</w:t>
      </w:r>
      <w:r>
        <w:rPr>
          <w:rFonts w:ascii="Times New Roman" w:hAnsi="Times New Roman" w:cs="Times New Roman"/>
        </w:rPr>
        <w:t xml:space="preserve">                  </w:t>
      </w:r>
      <w:r w:rsidRPr="008219BB">
        <w:rPr>
          <w:rFonts w:ascii="Times New Roman" w:hAnsi="Times New Roman" w:cs="Times New Roman"/>
        </w:rPr>
        <w:t xml:space="preserve">  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219BB">
        <w:rPr>
          <w:rFonts w:ascii="Times New Roman" w:hAnsi="Times New Roman" w:cs="Times New Roman"/>
        </w:rPr>
        <w:t xml:space="preserve"> └────────────┘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FD05F6" w:rsidRPr="003F7A89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FD05F6" w:rsidRPr="003F7A8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FD05F6" w:rsidRPr="003F7A8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10</w:t>
            </w: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A310F2" w:rsidRDefault="00FD05F6" w:rsidP="0053348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FD05F6" w:rsidRPr="00A310F2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(подпись)   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E31138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8</w:t>
      </w:r>
    </w:p>
    <w:p w:rsidR="00FD05F6" w:rsidRPr="00E31138" w:rsidRDefault="00FD05F6" w:rsidP="00E31138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ar1225"/>
      <w:bookmarkEnd w:id="7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</w:t>
      </w:r>
    </w:p>
    <w:p w:rsidR="00FD05F6" w:rsidRPr="008219BB" w:rsidRDefault="00FD05F6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муниципального образования_______________Новосибирской области</w:t>
      </w:r>
    </w:p>
    <w:p w:rsidR="00FD05F6" w:rsidRPr="008219BB" w:rsidRDefault="00FD05F6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FD05F6" w:rsidRPr="008219BB" w:rsidRDefault="00FD05F6" w:rsidP="00AE2050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  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219BB">
        <w:rPr>
          <w:rFonts w:ascii="Times New Roman" w:hAnsi="Times New Roman" w:cs="Times New Roman"/>
        </w:rPr>
        <w:t xml:space="preserve">    ┌────────────┐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</w:t>
      </w:r>
      <w:r>
        <w:rPr>
          <w:rFonts w:ascii="Times New Roman" w:hAnsi="Times New Roman" w:cs="Times New Roman"/>
        </w:rPr>
        <w:t xml:space="preserve">      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219BB">
        <w:rPr>
          <w:rFonts w:ascii="Times New Roman" w:hAnsi="Times New Roman" w:cs="Times New Roman"/>
        </w:rPr>
        <w:t xml:space="preserve">     └────────────┘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FD05F6" w:rsidRPr="003F7A89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FD05F6" w:rsidRPr="003F7A89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FD05F6" w:rsidRPr="003F7A89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>_________ ____________________________</w:t>
      </w:r>
    </w:p>
    <w:p w:rsidR="00FD05F6" w:rsidRPr="008219BB" w:rsidRDefault="00FD05F6" w:rsidP="00E31138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E31138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9</w:t>
      </w:r>
    </w:p>
    <w:p w:rsidR="00FD05F6" w:rsidRPr="00E31138" w:rsidRDefault="00FD05F6" w:rsidP="00E31138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bookmarkStart w:id="8" w:name="Par1455"/>
      <w:bookmarkEnd w:id="8"/>
      <w:r w:rsidRPr="008219BB">
        <w:rPr>
          <w:rFonts w:ascii="Times New Roman" w:hAnsi="Times New Roman" w:cs="Times New Roman"/>
        </w:rPr>
        <w:t>Акт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приемки-передачи бюджетных ассигнований, лимитов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бюджетных обязательств участников бюджетного процесса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FD05F6" w:rsidRPr="003F7A89">
        <w:tc>
          <w:tcPr>
            <w:tcW w:w="2381" w:type="dxa"/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КОДЫ</w:t>
            </w:r>
          </w:p>
        </w:tc>
      </w:tr>
      <w:tr w:rsidR="00FD05F6" w:rsidRPr="003F7A89">
        <w:tc>
          <w:tcPr>
            <w:tcW w:w="2381" w:type="dxa"/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 xml:space="preserve">Форма по </w:t>
            </w:r>
            <w:hyperlink r:id="rId14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3F7A89">
                <w:rPr>
                  <w:rFonts w:ascii="Times New Roman" w:hAnsi="Times New Roman" w:cs="Times New Roman"/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0501069</w:t>
            </w:r>
          </w:p>
        </w:tc>
      </w:tr>
      <w:tr w:rsidR="00FD05F6" w:rsidRPr="003F7A89">
        <w:tc>
          <w:tcPr>
            <w:tcW w:w="2381" w:type="dxa"/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381" w:type="dxa"/>
            <w:vAlign w:val="bottom"/>
          </w:tcPr>
          <w:p w:rsidR="00FD05F6" w:rsidRPr="003F7A89" w:rsidRDefault="00FD05F6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Главный распорядитель средств местного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381" w:type="dxa"/>
            <w:vAlign w:val="bottom"/>
          </w:tcPr>
          <w:p w:rsidR="00FD05F6" w:rsidRPr="003F7A89" w:rsidRDefault="00FD05F6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Главный распорядитель средств местного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381" w:type="dxa"/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 xml:space="preserve">по </w:t>
            </w:r>
      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3F7A89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384</w:t>
            </w:r>
          </w:p>
        </w:tc>
      </w:tr>
      <w:tr w:rsidR="00FD05F6" w:rsidRPr="003F7A89">
        <w:tc>
          <w:tcPr>
            <w:tcW w:w="2381" w:type="dxa"/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1. Бюджетные ассигнования по расходам местного бюджета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FD05F6" w:rsidRPr="008219BB">
          <w:footerReference w:type="default" r:id="rId16"/>
          <w:pgSz w:w="11906" w:h="16838"/>
          <w:pgMar w:top="1134" w:right="566" w:bottom="1134" w:left="1133" w:header="0" w:footer="0" w:gutter="0"/>
          <w:cols w:space="720"/>
          <w:noEndnote/>
        </w:sect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FD05F6" w:rsidRPr="003F7A89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FD05F6" w:rsidRPr="003F7A89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FD05F6" w:rsidRPr="003F7A8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10</w:t>
            </w:r>
          </w:p>
        </w:tc>
      </w:tr>
      <w:tr w:rsidR="00FD05F6" w:rsidRPr="003F7A8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Лимиты бюджетных обязательств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FD05F6" w:rsidRPr="003F7A89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FD05F6" w:rsidRPr="003F7A89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FD05F6" w:rsidRPr="003F7A8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10</w:t>
            </w:r>
          </w:p>
        </w:tc>
      </w:tr>
      <w:tr w:rsidR="00FD05F6" w:rsidRPr="003F7A8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Передающая сторона:   Принимающая сторона: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Руководитель                                            Руководитель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(должность) (подпись) (расшифровка                      (должность) (подпись) (расшифровка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подписи)    подписи)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Главный бухгалтер                                       Главный бухгалтер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(должность) (подпись) (расшифровка                      (должность) (подпись) (расшифровка подписи)                                                 подписи)</w:t>
      </w: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"____" __________________ 20___ г.                     "_____" _________________ 20___ г</w:t>
      </w: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  <w:sectPr w:rsidR="00FD05F6" w:rsidRPr="008219BB">
          <w:headerReference w:type="default" r:id="rId17"/>
          <w:footerReference w:type="default" r:id="rId1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0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E31138" w:rsidRDefault="00FD05F6" w:rsidP="00E31138">
      <w:pPr>
        <w:pStyle w:val="ConsPlusNormal"/>
        <w:ind w:left="5580"/>
        <w:jc w:val="center"/>
        <w:rPr>
          <w:rFonts w:ascii="Times New Roman" w:hAnsi="Times New Roman" w:cs="Times New Roman"/>
          <w:color w:val="000000"/>
        </w:rPr>
      </w:pPr>
    </w:p>
    <w:p w:rsidR="00FD05F6" w:rsidRPr="008219BB" w:rsidRDefault="00FD05F6" w:rsidP="00E31138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jc w:val="right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bookmarkStart w:id="9" w:name="Par1649"/>
      <w:bookmarkEnd w:id="9"/>
      <w:r w:rsidRPr="008219BB">
        <w:rPr>
          <w:rFonts w:ascii="Times New Roman" w:hAnsi="Times New Roman" w:cs="Times New Roman"/>
        </w:rPr>
        <w:t>Справка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росписи источников финансирования дефицита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Новосибирской области на 20___ год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 плановый период 20___ и 20___ годов</w:t>
      </w:r>
    </w:p>
    <w:p w:rsidR="00FD05F6" w:rsidRPr="008219BB" w:rsidRDefault="00FD05F6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от ___ __________ 20___ года</w:t>
      </w:r>
    </w:p>
    <w:p w:rsidR="00FD05F6" w:rsidRPr="008219BB" w:rsidRDefault="00FD05F6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8219BB">
        <w:rPr>
          <w:rFonts w:ascii="Times New Roman" w:hAnsi="Times New Roman" w:cs="Times New Roman"/>
        </w:rPr>
        <w:t xml:space="preserve">            ┌────────────┐</w:t>
      </w:r>
    </w:p>
    <w:p w:rsidR="00FD05F6" w:rsidRPr="008219BB" w:rsidRDefault="00FD05F6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по </w:t>
      </w:r>
      <w:hyperlink r:id="rId1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</w:t>
      </w:r>
      <w:r>
        <w:rPr>
          <w:rFonts w:ascii="Times New Roman" w:hAnsi="Times New Roman" w:cs="Times New Roman"/>
        </w:rPr>
        <w:t xml:space="preserve">                  </w:t>
      </w:r>
      <w:r w:rsidRPr="008219BB">
        <w:rPr>
          <w:rFonts w:ascii="Times New Roman" w:hAnsi="Times New Roman" w:cs="Times New Roman"/>
        </w:rPr>
        <w:t xml:space="preserve">   │</w:t>
      </w:r>
    </w:p>
    <w:p w:rsidR="00FD05F6" w:rsidRPr="008219BB" w:rsidRDefault="00FD05F6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8219BB">
        <w:rPr>
          <w:rFonts w:ascii="Times New Roman" w:hAnsi="Times New Roman" w:cs="Times New Roman"/>
        </w:rPr>
        <w:t xml:space="preserve">       └────────────┘</w:t>
      </w:r>
    </w:p>
    <w:p w:rsidR="00FD05F6" w:rsidRPr="008219BB" w:rsidRDefault="00FD05F6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(наименование и код главного администратора источников</w:t>
      </w:r>
    </w:p>
    <w:p w:rsidR="00FD05F6" w:rsidRPr="008219BB" w:rsidRDefault="00FD05F6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финансирования дефицита местного бюджета)</w:t>
      </w: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FD05F6" w:rsidRPr="003F7A89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 изменений (+, -)</w:t>
            </w:r>
          </w:p>
        </w:tc>
      </w:tr>
      <w:tr w:rsidR="00FD05F6" w:rsidRPr="003F7A89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</w:tr>
      <w:tr w:rsidR="00FD05F6" w:rsidRPr="003F7A8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1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A5929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УТВЕРЖДАЮ: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(наименование должности)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(подпись, фамилия, инициалы)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"___" 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ar1720"/>
      <w:bookmarkEnd w:id="10"/>
      <w:r w:rsidRPr="008219BB">
        <w:rPr>
          <w:rFonts w:ascii="Times New Roman" w:hAnsi="Times New Roman" w:cs="Times New Roman"/>
        </w:rPr>
        <w:t>Изменения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сводной бюджетной росписи расходов местного бюджета 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муниципального образования _____________Новосибирскойобласти 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планового периода 20___ - 20___ годов в разрезе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ведомственной структуры расходов местного бюджета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┌────────────┐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</w:t>
      </w:r>
      <w:r>
        <w:rPr>
          <w:rFonts w:ascii="Times New Roman" w:hAnsi="Times New Roman" w:cs="Times New Roman"/>
        </w:rPr>
        <w:t xml:space="preserve">      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└────────────┘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1. Изменения бюджетных ассигнований по расходам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муниципального образования______________________</w:t>
      </w:r>
    </w:p>
    <w:p w:rsidR="00FD05F6" w:rsidRPr="008219BB" w:rsidRDefault="00FD05F6" w:rsidP="00AA5929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 области в разрезе главных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FD05F6" w:rsidRPr="008219BB" w:rsidRDefault="00FD05F6" w:rsidP="00AA5929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(муниципальных программ_____________________ Новосибирской области и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непрограммных направлений деятельности), групп и подгрупп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видов расходов классификации расходов местного бюджета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990"/>
        <w:gridCol w:w="1133"/>
        <w:gridCol w:w="1133"/>
        <w:gridCol w:w="1133"/>
        <w:gridCol w:w="1133"/>
        <w:gridCol w:w="1133"/>
        <w:gridCol w:w="1133"/>
      </w:tblGrid>
      <w:tr w:rsidR="00FD05F6" w:rsidRPr="003F7A89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F21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</w:tr>
      <w:tr w:rsidR="00FD05F6" w:rsidRPr="003F7A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Изменения бюджетных ассигнований по источникам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внутреннего финансирования дефицита бюджета ______________Новосибирской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области в разрезе главных администраторов источников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финансирования дефицита местного бюджета и кодов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D05F6" w:rsidRPr="008219BB" w:rsidRDefault="00FD05F6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210"/>
        <w:gridCol w:w="1056"/>
      </w:tblGrid>
      <w:tr w:rsidR="00FD05F6" w:rsidRPr="003F7A8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</w:tr>
      <w:tr w:rsidR="00FD05F6" w:rsidRPr="003F7A8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2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УТВЕРЖДАЮ: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(наименование должности)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(подпись, фамилия, инициалы)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"___" __________ 20___ года</w:t>
      </w: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ar1837"/>
      <w:bookmarkEnd w:id="11"/>
      <w:r w:rsidRPr="008219BB">
        <w:rPr>
          <w:rFonts w:ascii="Times New Roman" w:hAnsi="Times New Roman" w:cs="Times New Roman"/>
        </w:rPr>
        <w:t>Изменения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лимитов бюджетных обязательств местного бюджета муниципального образования_______________________ Новосибирской области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планового периода 20___ - 20___ годов в разрезе ведомственной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структуры расходов областного бюджета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┌────────────┐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</w:t>
      </w:r>
      <w:r>
        <w:rPr>
          <w:rFonts w:ascii="Times New Roman" w:hAnsi="Times New Roman" w:cs="Times New Roman"/>
        </w:rPr>
        <w:t xml:space="preserve">                  </w:t>
      </w:r>
      <w:r w:rsidRPr="008219BB">
        <w:rPr>
          <w:rFonts w:ascii="Times New Roman" w:hAnsi="Times New Roman" w:cs="Times New Roman"/>
        </w:rPr>
        <w:t xml:space="preserve"> 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    └────────────┘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FD05F6" w:rsidRPr="003F7A89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895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главного распорядителя средств местногобюджета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</w:tr>
      <w:tr w:rsidR="00FD05F6" w:rsidRPr="003F7A89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3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2" w:name="Par1902"/>
      <w:bookmarkEnd w:id="12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местного бюджета муниципального образования________________ Новосибирскойобласти 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        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8219BB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          ┌────────┐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</w:t>
      </w:r>
      <w:r>
        <w:rPr>
          <w:rFonts w:ascii="Times New Roman" w:hAnsi="Times New Roman" w:cs="Times New Roman"/>
        </w:rPr>
        <w:t xml:space="preserve">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219BB">
        <w:rPr>
          <w:rFonts w:ascii="Times New Roman" w:hAnsi="Times New Roman" w:cs="Times New Roman"/>
        </w:rPr>
        <w:t xml:space="preserve">   └────────┘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FD05F6" w:rsidRPr="003F7A8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>_________ 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подпись      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4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3" w:name="Par1967"/>
      <w:bookmarkEnd w:id="13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лимитов бюджетных обязательств местного  бюджета муниципального образования_______________Новосибирской области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на плановый период 20___ и 20___ годов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</w:t>
      </w:r>
      <w:r>
        <w:rPr>
          <w:rFonts w:ascii="Times New Roman" w:hAnsi="Times New Roman" w:cs="Times New Roman"/>
        </w:rPr>
        <w:t xml:space="preserve">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└─────────┘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FD05F6" w:rsidRPr="003F7A89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FD05F6" w:rsidRPr="003F7A89" w:rsidRDefault="00FD05F6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FD05F6" w:rsidRPr="003F7A8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</w:tr>
      <w:tr w:rsidR="00FD05F6" w:rsidRPr="003F7A8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 xml:space="preserve">                       _________ 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подпись      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5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4" w:name="Par2045"/>
      <w:bookmarkEnd w:id="14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 местного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муниципального образования _______________________Новосибирской области 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FD05F6" w:rsidRPr="008219BB" w:rsidRDefault="00FD05F6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финансирования дефицита местного бюджета 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8219BB">
        <w:rPr>
          <w:rFonts w:ascii="Times New Roman" w:hAnsi="Times New Roman" w:cs="Times New Roman"/>
        </w:rPr>
        <w:t xml:space="preserve">  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8219BB">
        <w:rPr>
          <w:rFonts w:ascii="Times New Roman" w:hAnsi="Times New Roman" w:cs="Times New Roman"/>
        </w:rPr>
        <w:t xml:space="preserve">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 │   384  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>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__________________________________________________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FD05F6" w:rsidRPr="003F7A8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6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697172" w:rsidRDefault="00FD05F6" w:rsidP="00334A96">
      <w:pPr>
        <w:pStyle w:val="ConsPlusNormal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>Форма</w:t>
      </w:r>
    </w:p>
    <w:p w:rsidR="00FD05F6" w:rsidRPr="00697172" w:rsidRDefault="00FD05F6" w:rsidP="00334A9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697172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>УТВЕРЖДАЮ:</w:t>
      </w:r>
    </w:p>
    <w:p w:rsidR="00FD05F6" w:rsidRPr="00697172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</w:p>
    <w:p w:rsidR="00FD05F6" w:rsidRPr="00697172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>____________________________</w:t>
      </w:r>
    </w:p>
    <w:p w:rsidR="00FD05F6" w:rsidRPr="00697172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>(наименование должности)</w:t>
      </w:r>
    </w:p>
    <w:p w:rsidR="00FD05F6" w:rsidRPr="00697172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>____________________________</w:t>
      </w:r>
    </w:p>
    <w:p w:rsidR="00FD05F6" w:rsidRPr="00697172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>____________________________</w:t>
      </w:r>
    </w:p>
    <w:p w:rsidR="00FD05F6" w:rsidRPr="00697172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>(подпись, фамилия, инициалы)</w:t>
      </w:r>
    </w:p>
    <w:p w:rsidR="00FD05F6" w:rsidRPr="00697172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>"___" ___________ 20___ года</w:t>
      </w:r>
    </w:p>
    <w:p w:rsidR="00FD05F6" w:rsidRPr="008219BB" w:rsidRDefault="00FD05F6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FD05F6" w:rsidRPr="008219BB" w:rsidRDefault="00FD05F6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5" w:name="Par2505"/>
      <w:bookmarkEnd w:id="15"/>
      <w:r w:rsidRPr="008219BB">
        <w:rPr>
          <w:rFonts w:ascii="Times New Roman" w:hAnsi="Times New Roman" w:cs="Times New Roman"/>
        </w:rPr>
        <w:t>Роспись расходов местного бюджета муниципального образования______________ Новосибирской области</w:t>
      </w:r>
    </w:p>
    <w:p w:rsidR="00FD05F6" w:rsidRPr="008219BB" w:rsidRDefault="00FD05F6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FD05F6" w:rsidRPr="008219BB" w:rsidRDefault="00FD05F6" w:rsidP="002A51EA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 средств 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 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</w:t>
      </w:r>
      <w:r>
        <w:rPr>
          <w:rFonts w:ascii="Times New Roman" w:hAnsi="Times New Roman" w:cs="Times New Roman"/>
        </w:rPr>
        <w:t xml:space="preserve">            </w:t>
      </w:r>
      <w:r w:rsidRPr="008219BB">
        <w:rPr>
          <w:rFonts w:ascii="Times New Roman" w:hAnsi="Times New Roman" w:cs="Times New Roman"/>
        </w:rPr>
        <w:t xml:space="preserve"> 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└─────────┘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2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FD05F6" w:rsidRPr="003F7A89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2A5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7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УТВЕРЖДАЮ: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(наименование должности)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(подпись, фамилия, инициалы)</w:t>
      </w:r>
    </w:p>
    <w:p w:rsidR="00FD05F6" w:rsidRPr="008219BB" w:rsidRDefault="00FD05F6" w:rsidP="00AA5929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"___" ___________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6" w:name="Par2591"/>
      <w:bookmarkEnd w:id="16"/>
    </w:p>
    <w:p w:rsidR="00FD05F6" w:rsidRPr="008219BB" w:rsidRDefault="00FD05F6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Роспись источников финансирования дефицита местного</w:t>
      </w:r>
    </w:p>
    <w:p w:rsidR="00FD05F6" w:rsidRPr="008219BB" w:rsidRDefault="00FD05F6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муниципального образования ______________Новосибирской области </w:t>
      </w:r>
    </w:p>
    <w:p w:rsidR="00FD05F6" w:rsidRPr="008219BB" w:rsidRDefault="00FD05F6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плановыйпериод 20___ и 20___ годов в разрезе кодов источников</w:t>
      </w:r>
    </w:p>
    <w:p w:rsidR="00FD05F6" w:rsidRPr="008219BB" w:rsidRDefault="00FD05F6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финансирования дефицита местного бюджета муниципального образования _______________классификации</w:t>
      </w:r>
    </w:p>
    <w:p w:rsidR="00FD05F6" w:rsidRPr="008219BB" w:rsidRDefault="00FD05F6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FD05F6" w:rsidRPr="008219BB" w:rsidRDefault="00FD05F6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FD05F6" w:rsidRPr="008219BB" w:rsidRDefault="00FD05F6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бюджета 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      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</w:t>
      </w:r>
      <w:r>
        <w:rPr>
          <w:rFonts w:ascii="Times New Roman" w:hAnsi="Times New Roman" w:cs="Times New Roman"/>
        </w:rPr>
        <w:t xml:space="preserve">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   └─────────┘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FD05F6" w:rsidRPr="003F7A89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</w:tr>
      <w:tr w:rsidR="00FD05F6" w:rsidRPr="003F7A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8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>
      <w:pPr>
        <w:pStyle w:val="ConsPlusNonformat"/>
        <w:jc w:val="center"/>
        <w:rPr>
          <w:rFonts w:ascii="Times New Roman" w:hAnsi="Times New Roman" w:cs="Times New Roman"/>
        </w:rPr>
      </w:pPr>
      <w:bookmarkStart w:id="17" w:name="Par2651"/>
      <w:bookmarkEnd w:id="17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 бюджетных ассигнованиях местногобюджета  муниципального образования ___________________Новосибирской</w:t>
      </w:r>
    </w:p>
    <w:p w:rsidR="00FD05F6" w:rsidRPr="008219BB" w:rsidRDefault="00FD05F6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(главный распорядитель (распорядитель) средств местного бюджета)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(получатель средств местного бюджета)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(основание)</w:t>
      </w:r>
    </w:p>
    <w:p w:rsidR="00FD05F6" w:rsidRPr="008219BB" w:rsidRDefault="00FD05F6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</w:t>
      </w:r>
      <w:r>
        <w:rPr>
          <w:rFonts w:ascii="Times New Roman" w:hAnsi="Times New Roman" w:cs="Times New Roman"/>
        </w:rPr>
        <w:t xml:space="preserve">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└─────────┘</w:t>
      </w: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864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992"/>
        <w:gridCol w:w="851"/>
        <w:gridCol w:w="1276"/>
        <w:gridCol w:w="850"/>
        <w:gridCol w:w="992"/>
        <w:gridCol w:w="993"/>
        <w:gridCol w:w="992"/>
      </w:tblGrid>
      <w:tr w:rsidR="00FD05F6" w:rsidRPr="003F7A89">
        <w:trPr>
          <w:trHeight w:val="4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FD05F6" w:rsidRDefault="00FD05F6" w:rsidP="00AA5929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8.1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A310F2" w:rsidRDefault="00FD05F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A310F2" w:rsidRDefault="00FD05F6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A310F2" w:rsidRDefault="00FD05F6" w:rsidP="00A33A6D">
      <w:pPr>
        <w:pStyle w:val="ConsPlusNormal"/>
        <w:jc w:val="right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Форма</w:t>
      </w:r>
    </w:p>
    <w:p w:rsidR="00FD05F6" w:rsidRPr="00A310F2" w:rsidRDefault="00FD05F6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о бюджетных ассигнованиях местного бюджета муниципального образования ___________________Новосибирской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от ___ __________ 20___ года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(главный распорядитель (распорядитель) средств местного бюджета)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(получатель средств местного бюджета)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(основание)</w:t>
      </w:r>
    </w:p>
    <w:p w:rsidR="00FD05F6" w:rsidRPr="00A310F2" w:rsidRDefault="00FD05F6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A310F2" w:rsidRDefault="00FD05F6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A310F2">
        <w:rPr>
          <w:rFonts w:ascii="Times New Roman" w:hAnsi="Times New Roman" w:cs="Times New Roman"/>
        </w:rPr>
        <w:t xml:space="preserve">    ┌─────────┐</w:t>
      </w:r>
    </w:p>
    <w:p w:rsidR="00FD05F6" w:rsidRPr="00A310F2" w:rsidRDefault="00FD05F6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310F2">
          <w:rPr>
            <w:rFonts w:ascii="Times New Roman" w:hAnsi="Times New Roman" w:cs="Times New Roman"/>
            <w:color w:val="0000FF"/>
          </w:rPr>
          <w:t>ОКЕИ</w:t>
        </w:r>
      </w:hyperlink>
      <w:r w:rsidRPr="00A310F2">
        <w:rPr>
          <w:rFonts w:ascii="Times New Roman" w:hAnsi="Times New Roman" w:cs="Times New Roman"/>
        </w:rPr>
        <w:t xml:space="preserve"> │   384  </w:t>
      </w:r>
      <w:r>
        <w:rPr>
          <w:rFonts w:ascii="Times New Roman" w:hAnsi="Times New Roman" w:cs="Times New Roman"/>
        </w:rPr>
        <w:t xml:space="preserve">            </w:t>
      </w:r>
      <w:r w:rsidRPr="00A310F2">
        <w:rPr>
          <w:rFonts w:ascii="Times New Roman" w:hAnsi="Times New Roman" w:cs="Times New Roman"/>
        </w:rPr>
        <w:t xml:space="preserve"> │</w:t>
      </w:r>
    </w:p>
    <w:p w:rsidR="00FD05F6" w:rsidRPr="00A310F2" w:rsidRDefault="00FD05F6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A310F2">
        <w:rPr>
          <w:rFonts w:ascii="Times New Roman" w:hAnsi="Times New Roman" w:cs="Times New Roman"/>
        </w:rPr>
        <w:t xml:space="preserve">    └─────────┘</w:t>
      </w:r>
    </w:p>
    <w:tbl>
      <w:tblPr>
        <w:tblW w:w="864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992"/>
        <w:gridCol w:w="851"/>
        <w:gridCol w:w="1276"/>
        <w:gridCol w:w="850"/>
        <w:gridCol w:w="992"/>
        <w:gridCol w:w="993"/>
        <w:gridCol w:w="992"/>
      </w:tblGrid>
      <w:tr w:rsidR="00FD05F6" w:rsidRPr="003F7A89">
        <w:trPr>
          <w:trHeight w:val="4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Default="00FD05F6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A310F2" w:rsidRDefault="00FD05F6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Главный распорядитель (распорядитель)</w:t>
      </w:r>
    </w:p>
    <w:p w:rsidR="00FD05F6" w:rsidRPr="00A310F2" w:rsidRDefault="00FD05F6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FD05F6" w:rsidRPr="00A310F2" w:rsidRDefault="00FD05F6" w:rsidP="00AA5929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(подпись)     (расшифровка подписи)</w:t>
      </w:r>
    </w:p>
    <w:p w:rsidR="00FD05F6" w:rsidRPr="00A310F2" w:rsidRDefault="00FD05F6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A310F2" w:rsidRDefault="00FD05F6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  <w:r>
        <w:rPr>
          <w:rFonts w:ascii="Times New Roman" w:hAnsi="Times New Roman" w:cs="Times New Roman"/>
        </w:rPr>
        <w:t>9</w:t>
      </w:r>
    </w:p>
    <w:p w:rsidR="00FD05F6" w:rsidRPr="00E31138" w:rsidRDefault="00FD05F6" w:rsidP="00AA5929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5E677E">
      <w:pPr>
        <w:pStyle w:val="ConsPlusNormal"/>
        <w:jc w:val="right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0210A7">
      <w:pPr>
        <w:pStyle w:val="ConsPlusNonformat"/>
        <w:jc w:val="center"/>
        <w:rPr>
          <w:rFonts w:ascii="Times New Roman" w:hAnsi="Times New Roman" w:cs="Times New Roman"/>
        </w:rPr>
      </w:pPr>
      <w:bookmarkStart w:id="18" w:name="Par2732"/>
      <w:bookmarkEnd w:id="18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 лимитах бюджетных обязательств местного</w:t>
      </w:r>
    </w:p>
    <w:p w:rsidR="00FD05F6" w:rsidRPr="008219BB" w:rsidRDefault="00FD05F6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муниципального образования ____________________Новосибирской области </w:t>
      </w:r>
    </w:p>
    <w:p w:rsidR="00FD05F6" w:rsidRPr="008219BB" w:rsidRDefault="00FD05F6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FD05F6" w:rsidRPr="008219BB" w:rsidRDefault="00FD05F6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от ___ 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</w:t>
      </w:r>
      <w:r>
        <w:rPr>
          <w:rFonts w:ascii="Times New Roman" w:hAnsi="Times New Roman" w:cs="Times New Roman"/>
        </w:rPr>
        <w:t xml:space="preserve">            </w:t>
      </w:r>
      <w:r w:rsidRPr="008219BB">
        <w:rPr>
          <w:rFonts w:ascii="Times New Roman" w:hAnsi="Times New Roman" w:cs="Times New Roman"/>
        </w:rPr>
        <w:t xml:space="preserve">  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        └─────────┘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96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192"/>
        <w:gridCol w:w="1160"/>
        <w:gridCol w:w="1134"/>
        <w:gridCol w:w="1108"/>
        <w:gridCol w:w="40"/>
      </w:tblGrid>
      <w:tr w:rsidR="00FD05F6" w:rsidRPr="003F7A8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FD05F6" w:rsidRPr="003F7A8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FD05F6" w:rsidRPr="008219BB" w:rsidRDefault="00FD05F6" w:rsidP="00AA5929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FD05F6" w:rsidSect="00E31138">
          <w:headerReference w:type="default" r:id="rId30"/>
          <w:footerReference w:type="default" r:id="rId31"/>
          <w:pgSz w:w="11906" w:h="16838"/>
          <w:pgMar w:top="1134" w:right="1134" w:bottom="1134" w:left="567" w:header="0" w:footer="0" w:gutter="0"/>
          <w:cols w:space="720"/>
          <w:noEndnote/>
          <w:docGrid w:linePitch="299"/>
        </w:sect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AA5929">
      <w:pPr>
        <w:pStyle w:val="ConsPlusNormal"/>
        <w:ind w:left="756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20</w:t>
      </w:r>
    </w:p>
    <w:p w:rsidR="00FD05F6" w:rsidRPr="00E31138" w:rsidRDefault="00FD05F6" w:rsidP="00AA5929">
      <w:pPr>
        <w:pStyle w:val="ConsPlusNormal"/>
        <w:ind w:left="756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AA5929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19" w:name="Par2907"/>
      <w:bookmarkEnd w:id="19"/>
      <w:r w:rsidRPr="008219BB">
        <w:rPr>
          <w:rFonts w:ascii="Times New Roman" w:hAnsi="Times New Roman" w:cs="Times New Roman"/>
        </w:rPr>
        <w:t>УВЕДОМЛЕНИЕ N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муниципального образования _______________Новосибирской области 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219B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          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 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 └─────────┘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3090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3"/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FD05F6" w:rsidRPr="003F7A89"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FD05F6" w:rsidRPr="003F7A89">
        <w:tc>
          <w:tcPr>
            <w:tcW w:w="3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10</w:t>
            </w:r>
          </w:p>
        </w:tc>
      </w:tr>
      <w:tr w:rsidR="00FD05F6" w:rsidRPr="003F7A89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средств местного бюджета           _______</w:t>
      </w:r>
      <w:r>
        <w:rPr>
          <w:rFonts w:ascii="Times New Roman" w:hAnsi="Times New Roman" w:cs="Times New Roman"/>
        </w:rPr>
        <w:t>___________________</w:t>
      </w:r>
      <w:r w:rsidRPr="008219BB">
        <w:rPr>
          <w:rFonts w:ascii="Times New Roman" w:hAnsi="Times New Roman" w:cs="Times New Roman"/>
        </w:rPr>
        <w:t>__ ____________________________</w:t>
      </w:r>
    </w:p>
    <w:p w:rsidR="00FD05F6" w:rsidRPr="008219BB" w:rsidRDefault="00FD05F6" w:rsidP="0047187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FD05F6" w:rsidSect="00AA5929">
          <w:pgSz w:w="16838" w:h="11906" w:orient="landscape"/>
          <w:pgMar w:top="567" w:right="1440" w:bottom="1134" w:left="1440" w:header="0" w:footer="0" w:gutter="0"/>
          <w:cols w:space="720"/>
          <w:noEndnote/>
          <w:docGrid w:linePitch="299"/>
        </w:sect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471871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</w:t>
      </w:r>
      <w:r>
        <w:rPr>
          <w:rFonts w:ascii="Times New Roman" w:hAnsi="Times New Roman" w:cs="Times New Roman"/>
        </w:rPr>
        <w:t>2</w:t>
      </w:r>
      <w:r w:rsidRPr="008219BB">
        <w:rPr>
          <w:rFonts w:ascii="Times New Roman" w:hAnsi="Times New Roman" w:cs="Times New Roman"/>
        </w:rPr>
        <w:t>1</w:t>
      </w:r>
    </w:p>
    <w:p w:rsidR="00FD05F6" w:rsidRPr="00E31138" w:rsidRDefault="00FD05F6" w:rsidP="00471871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471871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0" w:name="Par3009"/>
      <w:bookmarkEnd w:id="20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лимитов бюджетных обязательств местного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муниципального образования _______________Новосибирской области 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8219BB">
        <w:rPr>
          <w:rFonts w:ascii="Times New Roman" w:hAnsi="Times New Roman" w:cs="Times New Roman"/>
        </w:rPr>
        <w:t xml:space="preserve">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</w:t>
      </w:r>
      <w:r>
        <w:rPr>
          <w:rFonts w:ascii="Times New Roman" w:hAnsi="Times New Roman" w:cs="Times New Roman"/>
        </w:rPr>
        <w:t xml:space="preserve">. рублей          </w:t>
      </w:r>
      <w:r w:rsidRPr="008219BB">
        <w:rPr>
          <w:rFonts w:ascii="Times New Roman" w:hAnsi="Times New Roman" w:cs="Times New Roman"/>
        </w:rPr>
        <w:t xml:space="preserve">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8219BB">
        <w:rPr>
          <w:rFonts w:ascii="Times New Roman" w:hAnsi="Times New Roman" w:cs="Times New Roman"/>
        </w:rPr>
        <w:t xml:space="preserve">      └─────────┘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768"/>
        <w:gridCol w:w="1046"/>
        <w:gridCol w:w="1276"/>
        <w:gridCol w:w="1020"/>
        <w:gridCol w:w="850"/>
        <w:gridCol w:w="911"/>
      </w:tblGrid>
      <w:tr w:rsidR="00FD05F6" w:rsidRPr="003F7A89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 на год с изменениями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FD05F6" w:rsidRPr="003F7A8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C7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AC7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10</w:t>
            </w: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FD05F6" w:rsidRPr="008219BB" w:rsidRDefault="00FD05F6" w:rsidP="0047187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(подпись) </w:t>
      </w:r>
      <w:r w:rsidRPr="008219BB">
        <w:rPr>
          <w:rFonts w:ascii="Times New Roman" w:hAnsi="Times New Roman" w:cs="Times New Roman"/>
        </w:rPr>
        <w:t xml:space="preserve"> 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Default="00FD05F6" w:rsidP="00471871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22</w:t>
      </w:r>
    </w:p>
    <w:p w:rsidR="00FD05F6" w:rsidRPr="00E31138" w:rsidRDefault="00FD05F6" w:rsidP="00471871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471871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1" w:name="Par3105"/>
      <w:bookmarkEnd w:id="21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муниципального образования _________________Новосибирской области 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от ___ 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  └─────────┘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0169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95"/>
        <w:gridCol w:w="961"/>
        <w:gridCol w:w="961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FD05F6" w:rsidRPr="003F7A89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rPr>
          <w:gridAfter w:val="1"/>
          <w:wAfter w:w="9" w:type="dxa"/>
        </w:trPr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FD05F6" w:rsidRPr="003F7A89">
        <w:trPr>
          <w:gridAfter w:val="1"/>
          <w:wAfter w:w="9" w:type="dxa"/>
        </w:trPr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rPr>
          <w:gridAfter w:val="1"/>
          <w:wAfter w:w="9" w:type="dxa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10</w:t>
            </w:r>
          </w:p>
        </w:tc>
      </w:tr>
      <w:tr w:rsidR="00FD05F6" w:rsidRPr="003F7A89">
        <w:trPr>
          <w:gridAfter w:val="1"/>
          <w:wAfter w:w="9" w:type="dxa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rPr>
          <w:gridAfter w:val="1"/>
          <w:wAfter w:w="9" w:type="dxa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rPr>
          <w:gridAfter w:val="1"/>
          <w:wAfter w:w="9" w:type="dxa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FD05F6" w:rsidRDefault="00FD05F6" w:rsidP="0047187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FD05F6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Default="00FD05F6" w:rsidP="00471871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23</w:t>
      </w:r>
    </w:p>
    <w:p w:rsidR="00FD05F6" w:rsidRPr="00E31138" w:rsidRDefault="00FD05F6" w:rsidP="00471871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471871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2" w:name="Par3209"/>
      <w:bookmarkEnd w:id="22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муниципального образования _______________Новосибирской области 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плановый период 20___ и 20___ годов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          └─────────┘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FD05F6" w:rsidRPr="003F7A8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>________ ____________________________</w:t>
      </w:r>
    </w:p>
    <w:p w:rsidR="00FD05F6" w:rsidRPr="008219BB" w:rsidRDefault="00FD05F6" w:rsidP="00471871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471871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24</w:t>
      </w:r>
    </w:p>
    <w:p w:rsidR="00FD05F6" w:rsidRPr="00E31138" w:rsidRDefault="00FD05F6" w:rsidP="00471871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471871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783DBB">
      <w:pPr>
        <w:pStyle w:val="ConsPlusNonformat"/>
        <w:spacing w:before="260"/>
        <w:jc w:val="center"/>
        <w:rPr>
          <w:rFonts w:ascii="Times New Roman" w:hAnsi="Times New Roman" w:cs="Times New Roman"/>
        </w:rPr>
      </w:pPr>
      <w:bookmarkStart w:id="23" w:name="Par3280"/>
      <w:bookmarkEnd w:id="23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лимитов бюджетных обязательств местного бюджета муниципального образования _______________Новосибирской области 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плановый период 20___ и 20___ годов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от ___ 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 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       └─────────┘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FD05F6" w:rsidRPr="003F7A8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 xml:space="preserve">      _________ ____________________________</w:t>
      </w:r>
    </w:p>
    <w:p w:rsidR="00FD05F6" w:rsidRPr="008219BB" w:rsidRDefault="00FD05F6" w:rsidP="00471871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</w:t>
      </w:r>
      <w:r w:rsidRPr="008219BB">
        <w:rPr>
          <w:rFonts w:ascii="Times New Roman" w:hAnsi="Times New Roman" w:cs="Times New Roman"/>
        </w:rPr>
        <w:t>(расшифровка подписи)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Default="00FD05F6" w:rsidP="00471871">
      <w:pPr>
        <w:pStyle w:val="ConsPlusNormal"/>
        <w:ind w:left="50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25</w:t>
      </w:r>
    </w:p>
    <w:p w:rsidR="00FD05F6" w:rsidRPr="00E31138" w:rsidRDefault="00FD05F6" w:rsidP="00471871">
      <w:pPr>
        <w:pStyle w:val="ConsPlusNormal"/>
        <w:ind w:left="504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 Порядку </w:t>
      </w:r>
      <w:r w:rsidRPr="003F7A89">
        <w:rPr>
          <w:rFonts w:ascii="Times New Roman" w:hAnsi="Times New Roman" w:cs="Times New Roman"/>
          <w:color w:val="000000"/>
        </w:rPr>
        <w:t>составления и ведения сводной бюджетной росписи бюджета</w:t>
      </w:r>
      <w:r>
        <w:rPr>
          <w:rFonts w:ascii="Times New Roman" w:hAnsi="Times New Roman" w:cs="Times New Roman"/>
          <w:color w:val="000000"/>
        </w:rPr>
        <w:t xml:space="preserve">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 xml:space="preserve">кой области, бюджетных росписей </w:t>
      </w:r>
      <w:r w:rsidRPr="003F7A89">
        <w:rPr>
          <w:rFonts w:ascii="Times New Roman" w:hAnsi="Times New Roman" w:cs="Times New Roman"/>
          <w:color w:val="000000"/>
        </w:rPr>
        <w:t>главных распоряд</w:t>
      </w:r>
      <w:r>
        <w:rPr>
          <w:rFonts w:ascii="Times New Roman" w:hAnsi="Times New Roman" w:cs="Times New Roman"/>
          <w:color w:val="000000"/>
        </w:rPr>
        <w:t xml:space="preserve">ителей (распорядителей) средств </w:t>
      </w:r>
      <w:r w:rsidRPr="003F7A89">
        <w:rPr>
          <w:rFonts w:ascii="Times New Roman" w:hAnsi="Times New Roman" w:cs="Times New Roman"/>
          <w:color w:val="000000"/>
        </w:rPr>
        <w:t xml:space="preserve">бюджета </w:t>
      </w:r>
      <w:r>
        <w:rPr>
          <w:rFonts w:ascii="Times New Roman" w:hAnsi="Times New Roman" w:cs="Times New Roman"/>
          <w:color w:val="000000"/>
        </w:rPr>
        <w:t xml:space="preserve">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</w:t>
      </w:r>
      <w:r w:rsidRPr="003F7A89">
        <w:rPr>
          <w:rFonts w:ascii="Times New Roman" w:hAnsi="Times New Roman" w:cs="Times New Roman"/>
          <w:color w:val="000000"/>
        </w:rPr>
        <w:t xml:space="preserve"> и главных администраторов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F7A89">
        <w:rPr>
          <w:rFonts w:ascii="Times New Roman" w:hAnsi="Times New Roman" w:cs="Times New Roman"/>
          <w:color w:val="000000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color w:val="000000"/>
        </w:rPr>
        <w:t xml:space="preserve">бюджета Круглоозерного сельсовета Убинского района </w:t>
      </w:r>
      <w:r w:rsidRPr="003F7A89">
        <w:rPr>
          <w:rFonts w:ascii="Times New Roman" w:hAnsi="Times New Roman" w:cs="Times New Roman"/>
          <w:color w:val="000000"/>
        </w:rPr>
        <w:t>Новосибирс</w:t>
      </w:r>
      <w:r>
        <w:rPr>
          <w:rFonts w:ascii="Times New Roman" w:hAnsi="Times New Roman" w:cs="Times New Roman"/>
          <w:color w:val="000000"/>
        </w:rPr>
        <w:t>кой области,</w:t>
      </w:r>
      <w:r w:rsidRPr="003F7A89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FD05F6" w:rsidRPr="008219BB" w:rsidRDefault="00FD05F6" w:rsidP="00471871">
      <w:pPr>
        <w:pStyle w:val="ConsPlusNormal"/>
        <w:jc w:val="both"/>
        <w:rPr>
          <w:rFonts w:ascii="Times New Roman" w:hAnsi="Times New Roman" w:cs="Times New Roman"/>
        </w:rPr>
      </w:pPr>
    </w:p>
    <w:p w:rsidR="00FD05F6" w:rsidRPr="008219BB" w:rsidRDefault="00FD05F6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4" w:name="Par3348"/>
      <w:bookmarkEnd w:id="24"/>
      <w:r w:rsidRPr="008219BB">
        <w:rPr>
          <w:rFonts w:ascii="Times New Roman" w:hAnsi="Times New Roman" w:cs="Times New Roman"/>
        </w:rPr>
        <w:t>УВЕДОМЛЕНИЕ N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по межбюджетным трансфертам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>
        <w:rPr>
          <w:rFonts w:ascii="Times New Roman" w:hAnsi="Times New Roman" w:cs="Times New Roman"/>
        </w:rPr>
        <w:t xml:space="preserve"> бюджета</w:t>
      </w:r>
      <w:r w:rsidRPr="008219BB">
        <w:rPr>
          <w:rFonts w:ascii="Times New Roman" w:hAnsi="Times New Roman" w:cs="Times New Roman"/>
        </w:rPr>
        <w:t xml:space="preserve"> муниципального образования ______________Новосибирской области</w:t>
      </w:r>
    </w:p>
    <w:p w:rsidR="00FD05F6" w:rsidRPr="008219BB" w:rsidRDefault="00FD05F6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от ___ __________ 20___ года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      ┌─────────┐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</w:t>
      </w:r>
      <w:r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 │</w:t>
      </w: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19BB">
        <w:rPr>
          <w:rFonts w:ascii="Times New Roman" w:hAnsi="Times New Roman" w:cs="Times New Roman"/>
        </w:rPr>
        <w:t xml:space="preserve">   └─────────┘</w:t>
      </w:r>
    </w:p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FD05F6" w:rsidRPr="003F7A8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Сумма</w:t>
            </w:r>
          </w:p>
        </w:tc>
      </w:tr>
      <w:tr w:rsidR="00FD05F6" w:rsidRPr="003F7A8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F6" w:rsidRPr="003F7A89" w:rsidRDefault="00FD05F6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7</w:t>
            </w:r>
          </w:p>
        </w:tc>
      </w:tr>
      <w:tr w:rsidR="00FD05F6" w:rsidRPr="003F7A8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05F6" w:rsidRPr="003F7A89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3F7A8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F6" w:rsidRPr="003F7A89" w:rsidRDefault="00FD05F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05F6" w:rsidRPr="008219BB" w:rsidRDefault="00FD05F6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05F6" w:rsidRPr="008219BB" w:rsidRDefault="00FD05F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 xml:space="preserve">        _________ ____________________________</w:t>
      </w:r>
    </w:p>
    <w:p w:rsidR="00FD05F6" w:rsidRPr="008219BB" w:rsidRDefault="00FD05F6" w:rsidP="00471871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  <w:bookmarkStart w:id="25" w:name="_GoBack"/>
      <w:bookmarkEnd w:id="25"/>
    </w:p>
    <w:sectPr w:rsidR="00FD05F6" w:rsidRPr="008219BB" w:rsidSect="00471871">
      <w:pgSz w:w="11906" w:h="16838"/>
      <w:pgMar w:top="1134" w:right="1134" w:bottom="1134" w:left="567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5F6" w:rsidRDefault="00FD05F6" w:rsidP="00AE11D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D05F6" w:rsidRDefault="00FD05F6" w:rsidP="00AE11D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F6" w:rsidRDefault="00FD05F6">
    <w:pPr>
      <w:pStyle w:val="ConsPlusNormal"/>
      <w:pBdr>
        <w:bottom w:val="single" w:sz="12" w:space="0" w:color="auto"/>
      </w:pBdr>
      <w:jc w:val="center"/>
      <w:rPr>
        <w:rFonts w:cs="Times New Roman"/>
        <w:sz w:val="2"/>
        <w:szCs w:val="2"/>
      </w:rPr>
    </w:pPr>
  </w:p>
  <w:tbl>
    <w:tblPr>
      <w:tblW w:w="0" w:type="auto"/>
      <w:tblCellSpacing w:w="5" w:type="nil"/>
      <w:tblInd w:w="-38" w:type="dxa"/>
      <w:tblCellMar>
        <w:left w:w="40" w:type="dxa"/>
        <w:right w:w="40" w:type="dxa"/>
      </w:tblCellMar>
      <w:tblLook w:val="0000"/>
    </w:tblPr>
    <w:tblGrid>
      <w:gridCol w:w="3359"/>
      <w:gridCol w:w="3569"/>
      <w:gridCol w:w="3359"/>
    </w:tblGrid>
    <w:tr w:rsidR="00FD05F6" w:rsidRPr="003F7A89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rPr>
              <w:rFonts w:cs="Times New Roman"/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jc w:val="center"/>
            <w:rPr>
              <w:rFonts w:cs="Times New Roman"/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jc w:val="right"/>
            <w:rPr>
              <w:rFonts w:cs="Times New Roman"/>
            </w:rPr>
          </w:pPr>
        </w:p>
      </w:tc>
    </w:tr>
  </w:tbl>
  <w:p w:rsidR="00FD05F6" w:rsidRDefault="00FD05F6">
    <w:pPr>
      <w:pStyle w:val="ConsPlusNormal"/>
      <w:rPr>
        <w:rFonts w:cs="Times New Roman"/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F6" w:rsidRDefault="00FD05F6">
    <w:pPr>
      <w:pStyle w:val="ConsPlusNormal"/>
      <w:pBdr>
        <w:bottom w:val="single" w:sz="12" w:space="0" w:color="auto"/>
      </w:pBdr>
      <w:jc w:val="center"/>
      <w:rPr>
        <w:rFonts w:cs="Times New Roman"/>
        <w:sz w:val="2"/>
        <w:szCs w:val="2"/>
      </w:rPr>
    </w:pPr>
  </w:p>
  <w:tbl>
    <w:tblPr>
      <w:tblW w:w="0" w:type="auto"/>
      <w:tblCellSpacing w:w="5" w:type="nil"/>
      <w:tblInd w:w="-38" w:type="dxa"/>
      <w:tblCellMar>
        <w:left w:w="40" w:type="dxa"/>
        <w:right w:w="40" w:type="dxa"/>
      </w:tblCellMar>
      <w:tblLook w:val="0000"/>
    </w:tblPr>
    <w:tblGrid>
      <w:gridCol w:w="4584"/>
      <w:gridCol w:w="4870"/>
      <w:gridCol w:w="4584"/>
    </w:tblGrid>
    <w:tr w:rsidR="00FD05F6" w:rsidRPr="003F7A89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rPr>
              <w:rFonts w:cs="Times New Roman"/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jc w:val="center"/>
            <w:rPr>
              <w:rFonts w:cs="Times New Roman"/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jc w:val="right"/>
            <w:rPr>
              <w:rFonts w:cs="Times New Roman"/>
            </w:rPr>
          </w:pPr>
        </w:p>
      </w:tc>
    </w:tr>
  </w:tbl>
  <w:p w:rsidR="00FD05F6" w:rsidRDefault="00FD05F6">
    <w:pPr>
      <w:pStyle w:val="ConsPlusNormal"/>
      <w:rPr>
        <w:rFonts w:cs="Times New Roma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F6" w:rsidRDefault="00FD05F6">
    <w:pPr>
      <w:pStyle w:val="ConsPlusNormal"/>
      <w:pBdr>
        <w:bottom w:val="single" w:sz="12" w:space="0" w:color="auto"/>
      </w:pBdr>
      <w:jc w:val="center"/>
      <w:rPr>
        <w:rFonts w:cs="Times New Roman"/>
        <w:sz w:val="2"/>
        <w:szCs w:val="2"/>
      </w:rPr>
    </w:pPr>
  </w:p>
  <w:tbl>
    <w:tblPr>
      <w:tblW w:w="0" w:type="auto"/>
      <w:tblCellSpacing w:w="5" w:type="nil"/>
      <w:tblInd w:w="-38" w:type="dxa"/>
      <w:tblCellMar>
        <w:left w:w="40" w:type="dxa"/>
        <w:right w:w="40" w:type="dxa"/>
      </w:tblCellMar>
      <w:tblLook w:val="0000"/>
    </w:tblPr>
    <w:tblGrid>
      <w:gridCol w:w="3358"/>
      <w:gridCol w:w="3568"/>
      <w:gridCol w:w="3359"/>
    </w:tblGrid>
    <w:tr w:rsidR="00FD05F6" w:rsidRPr="003F7A89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rPr>
              <w:rFonts w:cs="Times New Roman"/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jc w:val="center"/>
            <w:rPr>
              <w:rFonts w:cs="Times New Roman"/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jc w:val="right"/>
            <w:rPr>
              <w:rFonts w:cs="Times New Roman"/>
            </w:rPr>
          </w:pPr>
        </w:p>
      </w:tc>
    </w:tr>
  </w:tbl>
  <w:p w:rsidR="00FD05F6" w:rsidRDefault="00FD05F6">
    <w:pPr>
      <w:pStyle w:val="ConsPlusNormal"/>
      <w:rPr>
        <w:rFonts w:cs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5F6" w:rsidRDefault="00FD05F6" w:rsidP="00AE11D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D05F6" w:rsidRDefault="00FD05F6" w:rsidP="00AE11D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-38" w:type="dxa"/>
      <w:tblCellMar>
        <w:left w:w="40" w:type="dxa"/>
        <w:right w:w="40" w:type="dxa"/>
      </w:tblCellMar>
      <w:tblLook w:val="0000"/>
    </w:tblPr>
    <w:tblGrid>
      <w:gridCol w:w="7735"/>
      <w:gridCol w:w="573"/>
      <w:gridCol w:w="5730"/>
    </w:tblGrid>
    <w:tr w:rsidR="00FD05F6" w:rsidRPr="003F7A89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rPr>
              <w:rFonts w:cs="Times New Roman"/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jc w:val="center"/>
            <w:rPr>
              <w:rFonts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jc w:val="right"/>
            <w:rPr>
              <w:rFonts w:cs="Times New Roman"/>
              <w:sz w:val="16"/>
              <w:szCs w:val="16"/>
            </w:rPr>
          </w:pPr>
        </w:p>
      </w:tc>
    </w:tr>
  </w:tbl>
  <w:p w:rsidR="00FD05F6" w:rsidRDefault="00FD05F6">
    <w:pPr>
      <w:pStyle w:val="ConsPlusNormal"/>
      <w:pBdr>
        <w:bottom w:val="single" w:sz="12" w:space="0" w:color="auto"/>
      </w:pBdr>
      <w:jc w:val="center"/>
      <w:rPr>
        <w:rFonts w:cs="Times New Roman"/>
        <w:sz w:val="2"/>
        <w:szCs w:val="2"/>
      </w:rPr>
    </w:pPr>
  </w:p>
  <w:p w:rsidR="00FD05F6" w:rsidRDefault="00FD05F6">
    <w:pPr>
      <w:pStyle w:val="ConsPlusNormal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-38" w:type="dxa"/>
      <w:tblCellMar>
        <w:left w:w="40" w:type="dxa"/>
        <w:right w:w="40" w:type="dxa"/>
      </w:tblCellMar>
      <w:tblLook w:val="0000"/>
    </w:tblPr>
    <w:tblGrid>
      <w:gridCol w:w="5667"/>
      <w:gridCol w:w="420"/>
      <w:gridCol w:w="4198"/>
    </w:tblGrid>
    <w:tr w:rsidR="00FD05F6" w:rsidRPr="003F7A89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rPr>
              <w:rFonts w:cs="Times New Roman"/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jc w:val="center"/>
            <w:rPr>
              <w:rFonts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D05F6" w:rsidRPr="003F7A89" w:rsidRDefault="00FD05F6">
          <w:pPr>
            <w:pStyle w:val="ConsPlusNormal"/>
            <w:jc w:val="right"/>
            <w:rPr>
              <w:rFonts w:cs="Times New Roman"/>
              <w:sz w:val="16"/>
              <w:szCs w:val="16"/>
            </w:rPr>
          </w:pPr>
        </w:p>
      </w:tc>
    </w:tr>
  </w:tbl>
  <w:p w:rsidR="00FD05F6" w:rsidRDefault="00FD05F6">
    <w:pPr>
      <w:pStyle w:val="ConsPlusNormal"/>
      <w:pBdr>
        <w:bottom w:val="single" w:sz="12" w:space="0" w:color="auto"/>
      </w:pBdr>
      <w:jc w:val="center"/>
      <w:rPr>
        <w:rFonts w:cs="Times New Roman"/>
        <w:sz w:val="2"/>
        <w:szCs w:val="2"/>
      </w:rPr>
    </w:pPr>
  </w:p>
  <w:p w:rsidR="00FD05F6" w:rsidRDefault="00FD05F6">
    <w:pPr>
      <w:pStyle w:val="ConsPlusNormal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CF0"/>
    <w:rsid w:val="00013F60"/>
    <w:rsid w:val="000210A7"/>
    <w:rsid w:val="000414C0"/>
    <w:rsid w:val="0009604E"/>
    <w:rsid w:val="000B186C"/>
    <w:rsid w:val="000B5F56"/>
    <w:rsid w:val="000D7958"/>
    <w:rsid w:val="0011714C"/>
    <w:rsid w:val="00152BEB"/>
    <w:rsid w:val="00181101"/>
    <w:rsid w:val="001A5D0E"/>
    <w:rsid w:val="001B482A"/>
    <w:rsid w:val="001E6E6B"/>
    <w:rsid w:val="00214BB1"/>
    <w:rsid w:val="00233203"/>
    <w:rsid w:val="00252384"/>
    <w:rsid w:val="00254781"/>
    <w:rsid w:val="00257717"/>
    <w:rsid w:val="00277E4D"/>
    <w:rsid w:val="002A51EA"/>
    <w:rsid w:val="00303F3C"/>
    <w:rsid w:val="0030569B"/>
    <w:rsid w:val="00322571"/>
    <w:rsid w:val="00327E60"/>
    <w:rsid w:val="00334A96"/>
    <w:rsid w:val="00343428"/>
    <w:rsid w:val="003822CA"/>
    <w:rsid w:val="003C07CD"/>
    <w:rsid w:val="003C5E59"/>
    <w:rsid w:val="003F656F"/>
    <w:rsid w:val="003F7A89"/>
    <w:rsid w:val="0040166B"/>
    <w:rsid w:val="00456A99"/>
    <w:rsid w:val="00466BD7"/>
    <w:rsid w:val="00471871"/>
    <w:rsid w:val="00487455"/>
    <w:rsid w:val="004907C6"/>
    <w:rsid w:val="00495032"/>
    <w:rsid w:val="004C7574"/>
    <w:rsid w:val="00514970"/>
    <w:rsid w:val="00533481"/>
    <w:rsid w:val="0055042C"/>
    <w:rsid w:val="0055122C"/>
    <w:rsid w:val="005835BF"/>
    <w:rsid w:val="00596643"/>
    <w:rsid w:val="00596BC4"/>
    <w:rsid w:val="005E677E"/>
    <w:rsid w:val="0063713F"/>
    <w:rsid w:val="00650104"/>
    <w:rsid w:val="00653AFF"/>
    <w:rsid w:val="00662CFA"/>
    <w:rsid w:val="00697172"/>
    <w:rsid w:val="006B74CE"/>
    <w:rsid w:val="006C5419"/>
    <w:rsid w:val="006D3F6F"/>
    <w:rsid w:val="006D4BE4"/>
    <w:rsid w:val="00714793"/>
    <w:rsid w:val="00757251"/>
    <w:rsid w:val="00783DBB"/>
    <w:rsid w:val="007A4911"/>
    <w:rsid w:val="007D6EAF"/>
    <w:rsid w:val="0080530C"/>
    <w:rsid w:val="00812B6D"/>
    <w:rsid w:val="008219BB"/>
    <w:rsid w:val="00843B1A"/>
    <w:rsid w:val="0084635E"/>
    <w:rsid w:val="008928E2"/>
    <w:rsid w:val="008952AF"/>
    <w:rsid w:val="008A5058"/>
    <w:rsid w:val="008B5B28"/>
    <w:rsid w:val="00931E25"/>
    <w:rsid w:val="009441A1"/>
    <w:rsid w:val="00954059"/>
    <w:rsid w:val="00A23021"/>
    <w:rsid w:val="00A24B16"/>
    <w:rsid w:val="00A310F2"/>
    <w:rsid w:val="00A33A6D"/>
    <w:rsid w:val="00A7578A"/>
    <w:rsid w:val="00AA5929"/>
    <w:rsid w:val="00AB20E3"/>
    <w:rsid w:val="00AC7350"/>
    <w:rsid w:val="00AE11D1"/>
    <w:rsid w:val="00AE2050"/>
    <w:rsid w:val="00B46693"/>
    <w:rsid w:val="00B531F0"/>
    <w:rsid w:val="00B55EA0"/>
    <w:rsid w:val="00B72F38"/>
    <w:rsid w:val="00B9272E"/>
    <w:rsid w:val="00BD26A4"/>
    <w:rsid w:val="00C225AB"/>
    <w:rsid w:val="00C33BC1"/>
    <w:rsid w:val="00C54797"/>
    <w:rsid w:val="00C85DCF"/>
    <w:rsid w:val="00C91896"/>
    <w:rsid w:val="00CA40FF"/>
    <w:rsid w:val="00CE3E62"/>
    <w:rsid w:val="00D1107E"/>
    <w:rsid w:val="00D27EB7"/>
    <w:rsid w:val="00DA5BE6"/>
    <w:rsid w:val="00DB25E7"/>
    <w:rsid w:val="00DB2F23"/>
    <w:rsid w:val="00DB7E40"/>
    <w:rsid w:val="00E31138"/>
    <w:rsid w:val="00E6243A"/>
    <w:rsid w:val="00E76A54"/>
    <w:rsid w:val="00ED2A6B"/>
    <w:rsid w:val="00EE3D52"/>
    <w:rsid w:val="00F036CD"/>
    <w:rsid w:val="00F21DA0"/>
    <w:rsid w:val="00F6135C"/>
    <w:rsid w:val="00F90980"/>
    <w:rsid w:val="00FB467F"/>
    <w:rsid w:val="00FC3CF0"/>
    <w:rsid w:val="00FD05F6"/>
    <w:rsid w:val="00FD45AC"/>
    <w:rsid w:val="00FE040E"/>
    <w:rsid w:val="00FE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1D1"/>
    <w:pPr>
      <w:spacing w:after="160" w:line="259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E11D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E11D1"/>
    <w:rPr>
      <w:rFonts w:eastAsia="Times New Roman"/>
      <w:lang w:eastAsia="ru-RU"/>
    </w:rPr>
  </w:style>
  <w:style w:type="paragraph" w:styleId="Footer">
    <w:name w:val="footer"/>
    <w:basedOn w:val="Normal"/>
    <w:link w:val="FooterChar"/>
    <w:uiPriority w:val="99"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E11D1"/>
    <w:rPr>
      <w:rFonts w:eastAsia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6A9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C1A6A81FB12FAB72CB885D76CD9086429D28AA259965AEE70765280CDFgAFAK" TargetMode="External"/><Relationship Id="rId18" Type="http://schemas.openxmlformats.org/officeDocument/2006/relationships/footer" Target="footer2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header" Target="head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1969F7E1D7A251F190A5BD2BAEB966EF3787F73C700AE86F030514B81f6FEK" TargetMode="Externa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yperlink" Target="consultantplus://offline/ref=C1A6A81FB12FAB72CB885D76CD9086429D28AA259965AEE70765280CDFgAFAK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1A6A81FB12FAB72CB885D76CD9086429D28AA259965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hyperlink" Target="consultantplus://offline/ref=C1A6A81FB12FAB72CB885D76CD9086429D28AA259965AEE70765280CDFgAFAK" TargetMode="External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9A0209869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eader" Target="header2.xm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31</Pages>
  <Words>7830</Words>
  <Characters>-32766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admin</cp:lastModifiedBy>
  <cp:revision>4</cp:revision>
  <cp:lastPrinted>2001-12-31T18:37:00Z</cp:lastPrinted>
  <dcterms:created xsi:type="dcterms:W3CDTF">2019-07-11T04:57:00Z</dcterms:created>
  <dcterms:modified xsi:type="dcterms:W3CDTF">2001-12-31T18:38:00Z</dcterms:modified>
</cp:coreProperties>
</file>